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4384F549" w:rsidR="000447DA" w:rsidRPr="001C55D1" w:rsidRDefault="00ED69E5" w:rsidP="007F619C">
            <w:pPr>
              <w:jc w:val="left"/>
            </w:pPr>
            <w:r>
              <w:t>66.0</w:t>
            </w:r>
            <w:r w:rsidR="003D5017">
              <w:t>79</w:t>
            </w:r>
            <w:r>
              <w:t>.26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44168B76" w:rsidR="008C46FE" w:rsidRPr="001C55D1" w:rsidRDefault="003D5017" w:rsidP="00A052CE">
            <w:r>
              <w:t xml:space="preserve">Steinbachstraße 45 – 55 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4C617C2E" w:rsidR="008C46FE" w:rsidRPr="001C55D1" w:rsidRDefault="003D5017" w:rsidP="00A052CE">
            <w:r>
              <w:t>Ertüchtigung der Stützmauer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32F9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D5017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4913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Müller, Julia</cp:lastModifiedBy>
  <cp:revision>14</cp:revision>
  <cp:lastPrinted>2010-03-03T17:04:00Z</cp:lastPrinted>
  <dcterms:created xsi:type="dcterms:W3CDTF">2016-06-22T08:35:00Z</dcterms:created>
  <dcterms:modified xsi:type="dcterms:W3CDTF">2026-06-01T08:41:00Z</dcterms:modified>
</cp:coreProperties>
</file>